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883" w:rsidRPr="00B01105" w:rsidRDefault="00920883" w:rsidP="005C3C3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bookmarkStart w:id="0" w:name="_GoBack"/>
      <w:bookmarkEnd w:id="0"/>
      <w:r w:rsidRPr="00B01105">
        <w:rPr>
          <w:rFonts w:ascii="Times New Roman" w:hAnsi="Times New Roman" w:cs="Times New Roman"/>
          <w:b/>
          <w:bCs/>
          <w:sz w:val="24"/>
          <w:szCs w:val="24"/>
          <w:lang w:val="sv-SE"/>
        </w:rPr>
        <w:t>CỘNG HÒA XÃ HỘI CHỦ NGHĨA VIỆT NAM</w:t>
      </w:r>
    </w:p>
    <w:p w:rsidR="00920883" w:rsidRPr="00E0017A" w:rsidRDefault="00920883" w:rsidP="005C3C3D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E0017A">
        <w:rPr>
          <w:rFonts w:ascii="Times New Roman" w:hAnsi="Times New Roman" w:cs="Times New Roman"/>
          <w:b/>
          <w:bCs/>
          <w:sz w:val="26"/>
          <w:szCs w:val="26"/>
          <w:lang w:val="sv-SE"/>
        </w:rPr>
        <w:t>Độc lập – Tự do – Hạnh phúc</w:t>
      </w:r>
    </w:p>
    <w:p w:rsidR="00920883" w:rsidRPr="00A5122A" w:rsidRDefault="00920883" w:rsidP="005C3C3D">
      <w:pPr>
        <w:jc w:val="center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w:pict>
          <v:line id="_x0000_s1026" style="position:absolute;left:0;text-align:left;z-index:251658240" from="143.65pt,1.05pt" to="308.65pt,1.05pt"/>
        </w:pict>
      </w:r>
    </w:p>
    <w:p w:rsidR="00920883" w:rsidRPr="00A5122A" w:rsidRDefault="00920883" w:rsidP="005C3C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>GIẤY ĐỀ NGHỊ</w:t>
      </w:r>
      <w:r w:rsidRPr="00A5122A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THỰC HIỆN KHÓA LUẬN</w:t>
      </w:r>
    </w:p>
    <w:p w:rsidR="00920883" w:rsidRPr="00A5122A" w:rsidRDefault="00920883" w:rsidP="005C3C3D">
      <w:pPr>
        <w:rPr>
          <w:rFonts w:ascii="Times New Roman" w:hAnsi="Times New Roman" w:cs="Times New Roman"/>
          <w:sz w:val="26"/>
          <w:szCs w:val="26"/>
          <w:lang w:val="sv-SE"/>
        </w:rPr>
      </w:pPr>
    </w:p>
    <w:p w:rsidR="00920883" w:rsidRPr="00916735" w:rsidRDefault="00920883" w:rsidP="005C3C3D">
      <w:pPr>
        <w:tabs>
          <w:tab w:val="right" w:leader="dot" w:pos="9356"/>
        </w:tabs>
        <w:spacing w:after="240"/>
        <w:ind w:firstLine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167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Kính gửi : - Khoa </w:t>
      </w:r>
      <w:r w:rsidRPr="009167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920883" w:rsidRPr="00A5122A" w:rsidRDefault="00920883" w:rsidP="005C3C3D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</w:p>
    <w:p w:rsidR="00920883" w:rsidRPr="00A5122A" w:rsidRDefault="00920883" w:rsidP="005C3C3D">
      <w:pPr>
        <w:tabs>
          <w:tab w:val="left" w:leader="dot" w:pos="5670"/>
          <w:tab w:val="right" w:leader="dot" w:pos="9356"/>
        </w:tabs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A5122A">
        <w:rPr>
          <w:rFonts w:ascii="Times New Roman" w:hAnsi="Times New Roman" w:cs="Times New Roman"/>
          <w:sz w:val="26"/>
          <w:szCs w:val="26"/>
          <w:lang w:val="sv-SE"/>
        </w:rPr>
        <w:t>Tôi tên là :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ab/>
        <w:t xml:space="preserve">Mã số sinh viên : 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20883" w:rsidRPr="00A5122A" w:rsidRDefault="00920883" w:rsidP="005C3C3D">
      <w:pPr>
        <w:tabs>
          <w:tab w:val="left" w:leader="dot" w:pos="5670"/>
          <w:tab w:val="right" w:leader="dot" w:pos="9356"/>
        </w:tabs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A5122A">
        <w:rPr>
          <w:rFonts w:ascii="Times New Roman" w:hAnsi="Times New Roman" w:cs="Times New Roman"/>
          <w:sz w:val="26"/>
          <w:szCs w:val="26"/>
          <w:lang w:val="sv-SE"/>
        </w:rPr>
        <w:t xml:space="preserve">Ngành học: 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ab/>
        <w:t>sinh viên năm thứ: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20883" w:rsidRPr="00A5122A" w:rsidRDefault="00920883" w:rsidP="005C3C3D">
      <w:pPr>
        <w:tabs>
          <w:tab w:val="left" w:leader="dot" w:pos="5670"/>
          <w:tab w:val="right" w:leader="dot" w:pos="9356"/>
        </w:tabs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A5122A">
        <w:rPr>
          <w:rFonts w:ascii="Times New Roman" w:hAnsi="Times New Roman" w:cs="Times New Roman"/>
          <w:sz w:val="26"/>
          <w:szCs w:val="26"/>
          <w:lang w:val="sv-SE"/>
        </w:rPr>
        <w:t>Cho đến thời điểm hiện tại, tôi đã học tập và đạt kết quả như sau:</w:t>
      </w:r>
    </w:p>
    <w:p w:rsidR="00920883" w:rsidRPr="00A5122A" w:rsidRDefault="00920883" w:rsidP="005C3C3D">
      <w:pPr>
        <w:tabs>
          <w:tab w:val="left" w:leader="dot" w:pos="5670"/>
          <w:tab w:val="right" w:leader="dot" w:pos="9356"/>
        </w:tabs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A5122A">
        <w:rPr>
          <w:rFonts w:ascii="Times New Roman" w:hAnsi="Times New Roman" w:cs="Times New Roman"/>
          <w:sz w:val="26"/>
          <w:szCs w:val="26"/>
          <w:lang w:val="sv-SE"/>
        </w:rPr>
        <w:t xml:space="preserve">Số tín chỉ tích lũy 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ab/>
        <w:t>Trung bình chung tích lũy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20883" w:rsidRDefault="00920883" w:rsidP="005C3C3D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A5122A">
        <w:rPr>
          <w:rFonts w:ascii="Times New Roman" w:hAnsi="Times New Roman" w:cs="Times New Roman"/>
          <w:sz w:val="26"/>
          <w:szCs w:val="26"/>
          <w:lang w:val="sv-SE"/>
        </w:rPr>
        <w:t xml:space="preserve">Căn cứ theo quy </w:t>
      </w:r>
      <w:r>
        <w:rPr>
          <w:rFonts w:ascii="Times New Roman" w:hAnsi="Times New Roman" w:cs="Times New Roman"/>
          <w:sz w:val="26"/>
          <w:szCs w:val="26"/>
          <w:lang w:val="sv-SE"/>
        </w:rPr>
        <w:t>định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 xml:space="preserve"> đào tạo số ....../QĐ-PL ngày ...... tháng </w:t>
      </w:r>
      <w:r>
        <w:rPr>
          <w:rFonts w:ascii="Times New Roman" w:hAnsi="Times New Roman" w:cs="Times New Roman"/>
          <w:sz w:val="26"/>
          <w:szCs w:val="26"/>
          <w:lang w:val="sv-SE"/>
        </w:rPr>
        <w:t>...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 xml:space="preserve"> năm 201... thì tôi đủ điều kiện để </w:t>
      </w:r>
      <w:r>
        <w:rPr>
          <w:rFonts w:ascii="Times New Roman" w:hAnsi="Times New Roman" w:cs="Times New Roman"/>
          <w:sz w:val="26"/>
          <w:szCs w:val="26"/>
          <w:lang w:val="sv-SE"/>
        </w:rPr>
        <w:t>thực hiện khóa luận.</w:t>
      </w:r>
    </w:p>
    <w:p w:rsidR="00920883" w:rsidRPr="00A5122A" w:rsidRDefault="00920883" w:rsidP="005C3C3D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>ôi kính đề nghị Khoa 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sv-SE"/>
        </w:rPr>
        <w:t>.........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 xml:space="preserve"> chấp thuận cho tôi được làm Khóa luận với nội dung sau:</w:t>
      </w:r>
    </w:p>
    <w:p w:rsidR="00920883" w:rsidRPr="00A5122A" w:rsidRDefault="00920883" w:rsidP="005C3C3D">
      <w:pPr>
        <w:tabs>
          <w:tab w:val="right" w:leader="dot" w:pos="9356"/>
        </w:tabs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A5122A">
        <w:rPr>
          <w:rFonts w:ascii="Times New Roman" w:hAnsi="Times New Roman" w:cs="Times New Roman"/>
          <w:sz w:val="26"/>
          <w:szCs w:val="26"/>
          <w:lang w:val="sv-SE"/>
        </w:rPr>
        <w:t>+ Tên đề tài: ”</w:t>
      </w:r>
      <w:r w:rsidRPr="00A5122A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”</w:t>
      </w:r>
    </w:p>
    <w:p w:rsidR="00920883" w:rsidRPr="00A5122A" w:rsidRDefault="00920883" w:rsidP="005C3C3D">
      <w:pPr>
        <w:tabs>
          <w:tab w:val="right" w:leader="dot" w:pos="9356"/>
        </w:tabs>
        <w:spacing w:before="120" w:after="120" w:line="360" w:lineRule="auto"/>
        <w:ind w:firstLine="567"/>
        <w:rPr>
          <w:rFonts w:ascii="Times New Roman" w:hAnsi="Times New Roman" w:cs="Times New Roman"/>
          <w:sz w:val="26"/>
          <w:szCs w:val="26"/>
          <w:lang w:val="sv-SE"/>
        </w:rPr>
      </w:pPr>
      <w:r w:rsidRPr="00A5122A">
        <w:rPr>
          <w:rFonts w:ascii="Times New Roman" w:hAnsi="Times New Roman" w:cs="Times New Roman"/>
          <w:sz w:val="26"/>
          <w:szCs w:val="26"/>
          <w:lang w:val="sv-SE"/>
        </w:rPr>
        <w:t>+ Giảng viên hướng dẫn: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20883" w:rsidRPr="00A5122A" w:rsidRDefault="00920883" w:rsidP="005C3C3D">
      <w:pPr>
        <w:tabs>
          <w:tab w:val="right" w:leader="dot" w:pos="9356"/>
        </w:tabs>
        <w:spacing w:before="120" w:after="120" w:line="360" w:lineRule="auto"/>
        <w:ind w:firstLine="567"/>
        <w:rPr>
          <w:rFonts w:ascii="Times New Roman" w:hAnsi="Times New Roman" w:cs="Times New Roman"/>
          <w:sz w:val="26"/>
          <w:szCs w:val="26"/>
          <w:lang w:val="sv-SE"/>
        </w:rPr>
      </w:pPr>
      <w:r w:rsidRPr="00A5122A">
        <w:rPr>
          <w:rFonts w:ascii="Times New Roman" w:hAnsi="Times New Roman" w:cs="Times New Roman"/>
          <w:sz w:val="26"/>
          <w:szCs w:val="26"/>
          <w:lang w:val="sv-SE"/>
        </w:rPr>
        <w:t>+ Thời gian thực hiện:</w:t>
      </w:r>
      <w:r w:rsidRPr="00A5122A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20883" w:rsidRPr="00A5122A" w:rsidRDefault="00920883" w:rsidP="005C3C3D">
      <w:pPr>
        <w:tabs>
          <w:tab w:val="center" w:leader="dot" w:pos="6480"/>
          <w:tab w:val="right" w:leader="dot" w:pos="9072"/>
        </w:tabs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A5122A">
        <w:rPr>
          <w:rFonts w:ascii="Times New Roman" w:hAnsi="Times New Roman" w:cs="Times New Roman"/>
          <w:sz w:val="26"/>
          <w:szCs w:val="26"/>
          <w:lang w:val="sv-SE"/>
        </w:rPr>
        <w:t>Trân trọng cảm ơn!</w:t>
      </w:r>
    </w:p>
    <w:tbl>
      <w:tblPr>
        <w:tblW w:w="9458" w:type="dxa"/>
        <w:tblInd w:w="-106" w:type="dxa"/>
        <w:tblLook w:val="00A0"/>
      </w:tblPr>
      <w:tblGrid>
        <w:gridCol w:w="3738"/>
        <w:gridCol w:w="5720"/>
      </w:tblGrid>
      <w:tr w:rsidR="00920883" w:rsidRPr="00A5122A">
        <w:tc>
          <w:tcPr>
            <w:tcW w:w="3738" w:type="dxa"/>
          </w:tcPr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A512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CỐ VẤN HỌC TẬP</w:t>
            </w:r>
          </w:p>
        </w:tc>
        <w:tc>
          <w:tcPr>
            <w:tcW w:w="5720" w:type="dxa"/>
          </w:tcPr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</w:pPr>
            <w:r w:rsidRPr="00A5122A"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>T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>P</w:t>
            </w:r>
            <w:r w:rsidRPr="00A5122A"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>.H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 xml:space="preserve">ồ </w:t>
            </w:r>
            <w:r w:rsidRPr="00A5122A"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>C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 xml:space="preserve">hí </w:t>
            </w:r>
            <w:r w:rsidRPr="00A5122A"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>M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>inh</w:t>
            </w:r>
            <w:r w:rsidRPr="00A5122A"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>, ngày ...... tháng ...... năm 201...</w:t>
            </w:r>
          </w:p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A512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NGƯỜI VIẾT ĐƠN</w:t>
            </w:r>
          </w:p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</w:tr>
      <w:tr w:rsidR="00920883" w:rsidRPr="00A5122A">
        <w:tc>
          <w:tcPr>
            <w:tcW w:w="3738" w:type="dxa"/>
          </w:tcPr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A512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TRƯỞNG KHOA</w:t>
            </w:r>
          </w:p>
        </w:tc>
        <w:tc>
          <w:tcPr>
            <w:tcW w:w="5720" w:type="dxa"/>
          </w:tcPr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A512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GIẢNG VIÊN HƯỚNG DẪN</w:t>
            </w:r>
          </w:p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920883" w:rsidRDefault="00920883" w:rsidP="007F381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920883" w:rsidRPr="00A5122A" w:rsidRDefault="00920883" w:rsidP="007F381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920883" w:rsidRPr="0036154D" w:rsidRDefault="00920883" w:rsidP="00304E42">
      <w:pPr>
        <w:rPr>
          <w:rFonts w:ascii="Times New Roman" w:hAnsi="Times New Roman" w:cs="Times New Roman"/>
          <w:sz w:val="26"/>
          <w:szCs w:val="26"/>
          <w:lang w:val="sv-SE"/>
        </w:rPr>
      </w:pPr>
    </w:p>
    <w:sectPr w:rsidR="00920883" w:rsidRPr="0036154D" w:rsidSect="00E53EE8">
      <w:headerReference w:type="default" r:id="rId7"/>
      <w:footerReference w:type="default" r:id="rId8"/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883" w:rsidRDefault="00920883">
      <w:r>
        <w:separator/>
      </w:r>
    </w:p>
  </w:endnote>
  <w:endnote w:type="continuationSeparator" w:id="1">
    <w:p w:rsidR="00920883" w:rsidRDefault="00920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883" w:rsidRPr="0043589B" w:rsidRDefault="00920883" w:rsidP="00812849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55"/>
      </w:tabs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>BM05-QT/13/P.ĐT</w:t>
    </w:r>
    <w:r>
      <w:rPr>
        <w:rFonts w:ascii="Times New Roman" w:hAnsi="Times New Roman" w:cs="Times New Roman"/>
        <w:sz w:val="26"/>
        <w:szCs w:val="26"/>
      </w:rPr>
      <w:tab/>
    </w:r>
    <w:r w:rsidRPr="0043589B">
      <w:rPr>
        <w:rFonts w:ascii="Times New Roman" w:hAnsi="Times New Roman" w:cs="Times New Roman"/>
        <w:sz w:val="26"/>
        <w:szCs w:val="26"/>
      </w:rPr>
      <w:fldChar w:fldCharType="begin"/>
    </w:r>
    <w:r w:rsidRPr="0043589B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43589B">
      <w:rPr>
        <w:rFonts w:ascii="Times New Roman" w:hAnsi="Times New Roman" w:cs="Times New Roman"/>
        <w:sz w:val="26"/>
        <w:szCs w:val="26"/>
      </w:rPr>
      <w:fldChar w:fldCharType="separate"/>
    </w:r>
    <w:r>
      <w:rPr>
        <w:rFonts w:ascii="Times New Roman" w:hAnsi="Times New Roman" w:cs="Times New Roman"/>
        <w:noProof/>
        <w:sz w:val="26"/>
        <w:szCs w:val="26"/>
      </w:rPr>
      <w:t>1</w:t>
    </w:r>
    <w:r w:rsidRPr="0043589B">
      <w:rPr>
        <w:rFonts w:ascii="Times New Roman" w:hAnsi="Times New Roman" w:cs="Times New Roman"/>
        <w:sz w:val="26"/>
        <w:szCs w:val="2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883" w:rsidRDefault="00920883">
      <w:r>
        <w:separator/>
      </w:r>
    </w:p>
  </w:footnote>
  <w:footnote w:type="continuationSeparator" w:id="1">
    <w:p w:rsidR="00920883" w:rsidRDefault="009208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883" w:rsidRPr="00812849" w:rsidRDefault="00920883" w:rsidP="00E9178D">
    <w:pPr>
      <w:pStyle w:val="Header"/>
      <w:tabs>
        <w:tab w:val="clear" w:pos="4320"/>
        <w:tab w:val="clear" w:pos="8640"/>
      </w:tabs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8419D"/>
    <w:multiLevelType w:val="multilevel"/>
    <w:tmpl w:val="CB0E75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>
    <w:nsid w:val="184D6E14"/>
    <w:multiLevelType w:val="hybridMultilevel"/>
    <w:tmpl w:val="F8AC642E"/>
    <w:lvl w:ilvl="0" w:tplc="13E237F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">
    <w:nsid w:val="220434D7"/>
    <w:multiLevelType w:val="hybridMultilevel"/>
    <w:tmpl w:val="F49A457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7371664"/>
    <w:multiLevelType w:val="hybridMultilevel"/>
    <w:tmpl w:val="54D03184"/>
    <w:lvl w:ilvl="0" w:tplc="0409001B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 w:tplc="04090003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</w:abstractNum>
  <w:abstractNum w:abstractNumId="4">
    <w:nsid w:val="2B4A7FFD"/>
    <w:multiLevelType w:val="multilevel"/>
    <w:tmpl w:val="B456E7E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2D0A1FA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D95776E"/>
    <w:multiLevelType w:val="hybridMultilevel"/>
    <w:tmpl w:val="D724312E"/>
    <w:lvl w:ilvl="0" w:tplc="DFEA97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14E34E8"/>
    <w:multiLevelType w:val="hybridMultilevel"/>
    <w:tmpl w:val="D0FA98EC"/>
    <w:lvl w:ilvl="0" w:tplc="0409001B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 w:tplc="04090003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</w:abstractNum>
  <w:abstractNum w:abstractNumId="8">
    <w:nsid w:val="34EB5CAF"/>
    <w:multiLevelType w:val="hybridMultilevel"/>
    <w:tmpl w:val="C2E41E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E80C5CA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58159EE"/>
    <w:multiLevelType w:val="hybridMultilevel"/>
    <w:tmpl w:val="15B8BAB8"/>
    <w:lvl w:ilvl="0" w:tplc="9D78AD5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.VnTime" w:eastAsia="Times New Roman" w:hAnsi=".VnTime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0">
    <w:nsid w:val="369F2727"/>
    <w:multiLevelType w:val="multilevel"/>
    <w:tmpl w:val="958209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3872314B"/>
    <w:multiLevelType w:val="multilevel"/>
    <w:tmpl w:val="85825D3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2">
    <w:nsid w:val="3CDA40C1"/>
    <w:multiLevelType w:val="hybridMultilevel"/>
    <w:tmpl w:val="7046C48C"/>
    <w:lvl w:ilvl="0" w:tplc="B5F28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E80C5CA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D1A3F35"/>
    <w:multiLevelType w:val="multilevel"/>
    <w:tmpl w:val="38D0E9B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4">
    <w:nsid w:val="48C8757F"/>
    <w:multiLevelType w:val="multilevel"/>
    <w:tmpl w:val="D91A624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5">
    <w:nsid w:val="5D5C4AE2"/>
    <w:multiLevelType w:val="multilevel"/>
    <w:tmpl w:val="FF1CA1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6">
    <w:nsid w:val="5DAF5386"/>
    <w:multiLevelType w:val="multilevel"/>
    <w:tmpl w:val="0B0AC5F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7">
    <w:nsid w:val="5E80123B"/>
    <w:multiLevelType w:val="hybridMultilevel"/>
    <w:tmpl w:val="DDDE3666"/>
    <w:lvl w:ilvl="0" w:tplc="9858E03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4D17A40"/>
    <w:multiLevelType w:val="multilevel"/>
    <w:tmpl w:val="596E23E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9">
    <w:nsid w:val="66C901B0"/>
    <w:multiLevelType w:val="hybridMultilevel"/>
    <w:tmpl w:val="3EE2D66A"/>
    <w:lvl w:ilvl="0" w:tplc="0DFCEA5A">
      <w:start w:val="1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0">
    <w:nsid w:val="66D26477"/>
    <w:multiLevelType w:val="hybridMultilevel"/>
    <w:tmpl w:val="E3F0FEB6"/>
    <w:lvl w:ilvl="0" w:tplc="0409001B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 w:tplc="04090003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</w:abstractNum>
  <w:abstractNum w:abstractNumId="21">
    <w:nsid w:val="6BA31FB6"/>
    <w:multiLevelType w:val="multilevel"/>
    <w:tmpl w:val="A69E7D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2">
    <w:nsid w:val="6D36701B"/>
    <w:multiLevelType w:val="multilevel"/>
    <w:tmpl w:val="2DB020E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3">
    <w:nsid w:val="6EB26DAD"/>
    <w:multiLevelType w:val="multilevel"/>
    <w:tmpl w:val="AC501E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4">
    <w:nsid w:val="73EA25B4"/>
    <w:multiLevelType w:val="multilevel"/>
    <w:tmpl w:val="4D3EA6F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>
    <w:nsid w:val="7C7B50DE"/>
    <w:multiLevelType w:val="hybridMultilevel"/>
    <w:tmpl w:val="278A3F0A"/>
    <w:lvl w:ilvl="0" w:tplc="04FECE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EAC7088"/>
    <w:multiLevelType w:val="hybridMultilevel"/>
    <w:tmpl w:val="CEA632A2"/>
    <w:lvl w:ilvl="0" w:tplc="7E120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7"/>
  </w:num>
  <w:num w:numId="4">
    <w:abstractNumId w:val="6"/>
  </w:num>
  <w:num w:numId="5">
    <w:abstractNumId w:val="12"/>
  </w:num>
  <w:num w:numId="6">
    <w:abstractNumId w:val="9"/>
  </w:num>
  <w:num w:numId="7">
    <w:abstractNumId w:val="24"/>
  </w:num>
  <w:num w:numId="8">
    <w:abstractNumId w:val="26"/>
  </w:num>
  <w:num w:numId="9">
    <w:abstractNumId w:val="5"/>
  </w:num>
  <w:num w:numId="10">
    <w:abstractNumId w:val="7"/>
  </w:num>
  <w:num w:numId="11">
    <w:abstractNumId w:val="20"/>
  </w:num>
  <w:num w:numId="12">
    <w:abstractNumId w:val="10"/>
  </w:num>
  <w:num w:numId="13">
    <w:abstractNumId w:val="16"/>
  </w:num>
  <w:num w:numId="14">
    <w:abstractNumId w:val="3"/>
  </w:num>
  <w:num w:numId="15">
    <w:abstractNumId w:val="14"/>
  </w:num>
  <w:num w:numId="16">
    <w:abstractNumId w:val="13"/>
  </w:num>
  <w:num w:numId="17">
    <w:abstractNumId w:val="4"/>
  </w:num>
  <w:num w:numId="18">
    <w:abstractNumId w:val="15"/>
  </w:num>
  <w:num w:numId="19">
    <w:abstractNumId w:val="22"/>
  </w:num>
  <w:num w:numId="20">
    <w:abstractNumId w:val="11"/>
  </w:num>
  <w:num w:numId="21">
    <w:abstractNumId w:val="23"/>
  </w:num>
  <w:num w:numId="22">
    <w:abstractNumId w:val="18"/>
  </w:num>
  <w:num w:numId="23">
    <w:abstractNumId w:val="8"/>
  </w:num>
  <w:num w:numId="24">
    <w:abstractNumId w:val="25"/>
  </w:num>
  <w:num w:numId="25">
    <w:abstractNumId w:val="0"/>
  </w:num>
  <w:num w:numId="26">
    <w:abstractNumId w:val="21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drawingGridHorizontalSpacing w:val="110"/>
  <w:drawingGridVerticalSpacing w:val="57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7CF2"/>
    <w:rsid w:val="000048D4"/>
    <w:rsid w:val="00022BE1"/>
    <w:rsid w:val="000544B0"/>
    <w:rsid w:val="0005470D"/>
    <w:rsid w:val="000655A1"/>
    <w:rsid w:val="00092A9D"/>
    <w:rsid w:val="000B0C71"/>
    <w:rsid w:val="000D36A9"/>
    <w:rsid w:val="000D7005"/>
    <w:rsid w:val="000D72C5"/>
    <w:rsid w:val="000E56D7"/>
    <w:rsid w:val="00113C90"/>
    <w:rsid w:val="00141636"/>
    <w:rsid w:val="001475AD"/>
    <w:rsid w:val="00151C79"/>
    <w:rsid w:val="0015662E"/>
    <w:rsid w:val="001A2004"/>
    <w:rsid w:val="001B0405"/>
    <w:rsid w:val="001C031D"/>
    <w:rsid w:val="00213BC1"/>
    <w:rsid w:val="00252141"/>
    <w:rsid w:val="002634C6"/>
    <w:rsid w:val="00267906"/>
    <w:rsid w:val="00273B45"/>
    <w:rsid w:val="00281E63"/>
    <w:rsid w:val="002908A1"/>
    <w:rsid w:val="002A71BE"/>
    <w:rsid w:val="002B4819"/>
    <w:rsid w:val="002B6F17"/>
    <w:rsid w:val="002C495B"/>
    <w:rsid w:val="002D3AD4"/>
    <w:rsid w:val="002D4030"/>
    <w:rsid w:val="002D73B0"/>
    <w:rsid w:val="00304E42"/>
    <w:rsid w:val="00315397"/>
    <w:rsid w:val="003214A0"/>
    <w:rsid w:val="00323B63"/>
    <w:rsid w:val="00341E4A"/>
    <w:rsid w:val="00342055"/>
    <w:rsid w:val="00347174"/>
    <w:rsid w:val="003526E7"/>
    <w:rsid w:val="003553A2"/>
    <w:rsid w:val="0036154D"/>
    <w:rsid w:val="00377004"/>
    <w:rsid w:val="00381B84"/>
    <w:rsid w:val="00387CF2"/>
    <w:rsid w:val="003938C8"/>
    <w:rsid w:val="003A4339"/>
    <w:rsid w:val="003E4492"/>
    <w:rsid w:val="003F03E8"/>
    <w:rsid w:val="003F4248"/>
    <w:rsid w:val="004130FA"/>
    <w:rsid w:val="0043199E"/>
    <w:rsid w:val="0043589B"/>
    <w:rsid w:val="00443872"/>
    <w:rsid w:val="00446BB9"/>
    <w:rsid w:val="0045681C"/>
    <w:rsid w:val="0047713E"/>
    <w:rsid w:val="004A21EA"/>
    <w:rsid w:val="004B0405"/>
    <w:rsid w:val="004B4586"/>
    <w:rsid w:val="004C603A"/>
    <w:rsid w:val="004D159D"/>
    <w:rsid w:val="00526DAF"/>
    <w:rsid w:val="00534790"/>
    <w:rsid w:val="00535B23"/>
    <w:rsid w:val="00561D47"/>
    <w:rsid w:val="0056767C"/>
    <w:rsid w:val="00571499"/>
    <w:rsid w:val="005756ED"/>
    <w:rsid w:val="00575846"/>
    <w:rsid w:val="00586301"/>
    <w:rsid w:val="005A3FDC"/>
    <w:rsid w:val="005C3C3D"/>
    <w:rsid w:val="005E311A"/>
    <w:rsid w:val="005E50C7"/>
    <w:rsid w:val="0060409C"/>
    <w:rsid w:val="006435B3"/>
    <w:rsid w:val="0065445F"/>
    <w:rsid w:val="006631D8"/>
    <w:rsid w:val="006779C2"/>
    <w:rsid w:val="006814EC"/>
    <w:rsid w:val="00681DE8"/>
    <w:rsid w:val="0071553C"/>
    <w:rsid w:val="00736209"/>
    <w:rsid w:val="007415D1"/>
    <w:rsid w:val="00743D65"/>
    <w:rsid w:val="007469DA"/>
    <w:rsid w:val="00750066"/>
    <w:rsid w:val="00760DFF"/>
    <w:rsid w:val="00776B6C"/>
    <w:rsid w:val="00794699"/>
    <w:rsid w:val="007C76F2"/>
    <w:rsid w:val="007D02BD"/>
    <w:rsid w:val="007D4803"/>
    <w:rsid w:val="007E0618"/>
    <w:rsid w:val="007F381A"/>
    <w:rsid w:val="00804BC7"/>
    <w:rsid w:val="00811EB7"/>
    <w:rsid w:val="00812849"/>
    <w:rsid w:val="00855C11"/>
    <w:rsid w:val="0087457F"/>
    <w:rsid w:val="008A0573"/>
    <w:rsid w:val="008A0DD1"/>
    <w:rsid w:val="008B0236"/>
    <w:rsid w:val="008B0F0D"/>
    <w:rsid w:val="008C7A29"/>
    <w:rsid w:val="008F1074"/>
    <w:rsid w:val="008F24C1"/>
    <w:rsid w:val="00903B1A"/>
    <w:rsid w:val="009061CB"/>
    <w:rsid w:val="00916735"/>
    <w:rsid w:val="00916F37"/>
    <w:rsid w:val="00920883"/>
    <w:rsid w:val="009217B2"/>
    <w:rsid w:val="00940895"/>
    <w:rsid w:val="009651A8"/>
    <w:rsid w:val="009709AF"/>
    <w:rsid w:val="00980B92"/>
    <w:rsid w:val="009850C0"/>
    <w:rsid w:val="009E3B26"/>
    <w:rsid w:val="00A04BA0"/>
    <w:rsid w:val="00A15297"/>
    <w:rsid w:val="00A2613F"/>
    <w:rsid w:val="00A36F01"/>
    <w:rsid w:val="00A41FC3"/>
    <w:rsid w:val="00A5122A"/>
    <w:rsid w:val="00A66490"/>
    <w:rsid w:val="00A76CE7"/>
    <w:rsid w:val="00A80250"/>
    <w:rsid w:val="00A830B9"/>
    <w:rsid w:val="00A859DA"/>
    <w:rsid w:val="00AC4D77"/>
    <w:rsid w:val="00AE2ED3"/>
    <w:rsid w:val="00B008CD"/>
    <w:rsid w:val="00B01105"/>
    <w:rsid w:val="00B051FD"/>
    <w:rsid w:val="00B31DBC"/>
    <w:rsid w:val="00B45356"/>
    <w:rsid w:val="00B55398"/>
    <w:rsid w:val="00BF2DDB"/>
    <w:rsid w:val="00C25B75"/>
    <w:rsid w:val="00C50E55"/>
    <w:rsid w:val="00C61D21"/>
    <w:rsid w:val="00C7682A"/>
    <w:rsid w:val="00C832E6"/>
    <w:rsid w:val="00C911B8"/>
    <w:rsid w:val="00CA32DE"/>
    <w:rsid w:val="00CB2303"/>
    <w:rsid w:val="00CB64A3"/>
    <w:rsid w:val="00CC31AA"/>
    <w:rsid w:val="00CD776B"/>
    <w:rsid w:val="00CF0256"/>
    <w:rsid w:val="00D07A3B"/>
    <w:rsid w:val="00D20255"/>
    <w:rsid w:val="00D37010"/>
    <w:rsid w:val="00D449C5"/>
    <w:rsid w:val="00D512F5"/>
    <w:rsid w:val="00D52834"/>
    <w:rsid w:val="00D67A28"/>
    <w:rsid w:val="00D803C7"/>
    <w:rsid w:val="00D87CCF"/>
    <w:rsid w:val="00DA388C"/>
    <w:rsid w:val="00DB2713"/>
    <w:rsid w:val="00DD7E3B"/>
    <w:rsid w:val="00DE3A9F"/>
    <w:rsid w:val="00DE6D83"/>
    <w:rsid w:val="00DF21B8"/>
    <w:rsid w:val="00DF3A2A"/>
    <w:rsid w:val="00DF44C4"/>
    <w:rsid w:val="00E0017A"/>
    <w:rsid w:val="00E065E2"/>
    <w:rsid w:val="00E13CEE"/>
    <w:rsid w:val="00E517D8"/>
    <w:rsid w:val="00E53EE8"/>
    <w:rsid w:val="00E629AD"/>
    <w:rsid w:val="00E80E8F"/>
    <w:rsid w:val="00E9178D"/>
    <w:rsid w:val="00E93ECE"/>
    <w:rsid w:val="00EA218C"/>
    <w:rsid w:val="00EB6C28"/>
    <w:rsid w:val="00EC5E28"/>
    <w:rsid w:val="00EC62F2"/>
    <w:rsid w:val="00ED5D9C"/>
    <w:rsid w:val="00EE6658"/>
    <w:rsid w:val="00EE665F"/>
    <w:rsid w:val="00F102B5"/>
    <w:rsid w:val="00F17AFC"/>
    <w:rsid w:val="00F26586"/>
    <w:rsid w:val="00F37212"/>
    <w:rsid w:val="00F54E01"/>
    <w:rsid w:val="00FD0AD0"/>
    <w:rsid w:val="00FD0F1E"/>
    <w:rsid w:val="00FF1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065E2"/>
    <w:rPr>
      <w:rFonts w:ascii="VNI-Times" w:hAnsi="VNI-Times" w:cs="VNI-Time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65E2"/>
    <w:pPr>
      <w:keepNext/>
      <w:jc w:val="center"/>
      <w:outlineLvl w:val="0"/>
    </w:pPr>
    <w:rPr>
      <w:sz w:val="56"/>
      <w:szCs w:val="5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65E2"/>
    <w:pPr>
      <w:keepNext/>
      <w:tabs>
        <w:tab w:val="left" w:pos="1620"/>
        <w:tab w:val="right" w:leader="dot" w:pos="5400"/>
      </w:tabs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65E2"/>
    <w:pPr>
      <w:keepNext/>
      <w:ind w:firstLine="54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65E2"/>
    <w:pPr>
      <w:keepNext/>
      <w:ind w:firstLine="570"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65E2"/>
    <w:pPr>
      <w:keepNext/>
      <w:jc w:val="center"/>
      <w:outlineLvl w:val="4"/>
    </w:pPr>
    <w:rPr>
      <w:rFonts w:ascii="VNI-Helve" w:hAnsi="VNI-Helve" w:cs="VNI-Helve"/>
      <w:b/>
      <w:bCs/>
      <w:sz w:val="96"/>
      <w:szCs w:val="9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065E2"/>
    <w:pPr>
      <w:keepNext/>
      <w:jc w:val="right"/>
      <w:outlineLvl w:val="5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065E2"/>
    <w:pPr>
      <w:keepNext/>
      <w:jc w:val="center"/>
      <w:outlineLvl w:val="6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065E2"/>
    <w:pPr>
      <w:keepNext/>
      <w:jc w:val="center"/>
      <w:outlineLvl w:val="7"/>
    </w:pPr>
    <w:rPr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065E2"/>
    <w:pPr>
      <w:keepNext/>
      <w:ind w:left="101"/>
      <w:jc w:val="center"/>
      <w:outlineLvl w:val="8"/>
    </w:pPr>
    <w:rPr>
      <w:sz w:val="72"/>
      <w:szCs w:val="7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76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C76F2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C76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C76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C76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C76F2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C76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C76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C76F2"/>
    <w:rPr>
      <w:rFonts w:ascii="Cambria" w:hAnsi="Cambria" w:cs="Cambria"/>
    </w:rPr>
  </w:style>
  <w:style w:type="paragraph" w:styleId="Header">
    <w:name w:val="header"/>
    <w:basedOn w:val="Normal"/>
    <w:link w:val="HeaderChar"/>
    <w:uiPriority w:val="99"/>
    <w:rsid w:val="001C03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76F2"/>
    <w:rPr>
      <w:rFonts w:ascii="VNI-Times" w:hAnsi="VNI-Times" w:cs="VNI-Times"/>
    </w:rPr>
  </w:style>
  <w:style w:type="paragraph" w:styleId="Footer">
    <w:name w:val="footer"/>
    <w:basedOn w:val="Normal"/>
    <w:link w:val="FooterChar"/>
    <w:uiPriority w:val="99"/>
    <w:rsid w:val="001C03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76CE7"/>
    <w:rPr>
      <w:rFonts w:ascii="VNI-Times" w:hAnsi="VNI-Times" w:cs="VNI-Times"/>
      <w:sz w:val="24"/>
      <w:szCs w:val="24"/>
    </w:rPr>
  </w:style>
  <w:style w:type="table" w:styleId="TableGrid">
    <w:name w:val="Table Grid"/>
    <w:basedOn w:val="TableNormal"/>
    <w:uiPriority w:val="99"/>
    <w:rsid w:val="001C031D"/>
    <w:rPr>
      <w:rFonts w:ascii="VNI-Times" w:hAnsi="VNI-Times" w:cs="VNI-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autoRedefine/>
    <w:uiPriority w:val="99"/>
    <w:rsid w:val="00760DF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760DFF"/>
    <w:pPr>
      <w:jc w:val="center"/>
    </w:pPr>
    <w:rPr>
      <w:b/>
      <w:bCs/>
      <w:cap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C76F2"/>
    <w:rPr>
      <w:rFonts w:ascii="VNI-Times" w:hAnsi="VNI-Times" w:cs="VNI-Times"/>
    </w:rPr>
  </w:style>
  <w:style w:type="paragraph" w:styleId="BodyText3">
    <w:name w:val="Body Text 3"/>
    <w:basedOn w:val="Normal"/>
    <w:link w:val="BodyText3Char"/>
    <w:uiPriority w:val="99"/>
    <w:rsid w:val="005A3FDC"/>
    <w:pPr>
      <w:spacing w:after="120"/>
    </w:pPr>
    <w:rPr>
      <w:rFonts w:ascii=".VnTime" w:hAnsi=".VnTime" w:cs=".VnTime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C76F2"/>
    <w:rPr>
      <w:rFonts w:ascii="VNI-Times" w:hAnsi="VNI-Times" w:cs="VNI-Times"/>
      <w:sz w:val="16"/>
      <w:szCs w:val="16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uiPriority w:val="99"/>
    <w:rsid w:val="005E50C7"/>
    <w:pPr>
      <w:widowControl w:val="0"/>
      <w:jc w:val="both"/>
    </w:pPr>
    <w:rPr>
      <w:rFonts w:ascii="Times New Roman" w:eastAsia="SimSun" w:hAnsi="Times New Roman" w:cs="Times New Roman"/>
      <w:kern w:val="2"/>
      <w:sz w:val="24"/>
      <w:szCs w:val="24"/>
      <w:lang w:eastAsia="zh-CN"/>
    </w:rPr>
  </w:style>
  <w:style w:type="paragraph" w:customStyle="1" w:styleId="duoichuong-Style1">
    <w:name w:val="duoi chuong - Style1"/>
    <w:basedOn w:val="Normal"/>
    <w:uiPriority w:val="99"/>
    <w:rsid w:val="00CF0256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743D6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43D65"/>
    <w:rPr>
      <w:rFonts w:ascii="VNI-Times" w:hAnsi="VNI-Times" w:cs="VNI-Times"/>
      <w:sz w:val="24"/>
      <w:szCs w:val="24"/>
    </w:rPr>
  </w:style>
  <w:style w:type="character" w:styleId="PageNumber">
    <w:name w:val="page number"/>
    <w:basedOn w:val="DefaultParagraphFont"/>
    <w:uiPriority w:val="99"/>
    <w:rsid w:val="00743D65"/>
  </w:style>
  <w:style w:type="paragraph" w:customStyle="1" w:styleId="Default">
    <w:name w:val="Default"/>
    <w:uiPriority w:val="99"/>
    <w:rsid w:val="00A5122A"/>
    <w:pPr>
      <w:autoSpaceDE w:val="0"/>
      <w:autoSpaceDN w:val="0"/>
      <w:adjustRightInd w:val="0"/>
    </w:pPr>
    <w:rPr>
      <w:rFonts w:ascii="VNI-Times" w:hAnsi="VNI-Times" w:cs="VNI-Times"/>
      <w:color w:val="000000"/>
      <w:sz w:val="24"/>
      <w:szCs w:val="24"/>
    </w:rPr>
  </w:style>
  <w:style w:type="paragraph" w:customStyle="1" w:styleId="Style1">
    <w:name w:val="Style1"/>
    <w:basedOn w:val="Normal"/>
    <w:uiPriority w:val="99"/>
    <w:rsid w:val="003938C8"/>
    <w:pPr>
      <w:jc w:val="both"/>
    </w:pPr>
    <w:rPr>
      <w:sz w:val="24"/>
      <w:szCs w:val="24"/>
    </w:rPr>
  </w:style>
  <w:style w:type="paragraph" w:styleId="NormalWeb">
    <w:name w:val="Normal (Web)"/>
    <w:basedOn w:val="Normal"/>
    <w:uiPriority w:val="99"/>
    <w:rsid w:val="003938C8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D0F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D0F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90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123</Words>
  <Characters>705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– ÑAØO TAÏO  TP</dc:title>
  <dc:subject/>
  <dc:creator>NAM VIEN DONG</dc:creator>
  <cp:keywords/>
  <dc:description/>
  <cp:lastModifiedBy>Khoa Cong Nghe Thong Tin</cp:lastModifiedBy>
  <cp:revision>10</cp:revision>
  <cp:lastPrinted>2013-05-02T09:05:00Z</cp:lastPrinted>
  <dcterms:created xsi:type="dcterms:W3CDTF">2013-12-06T00:04:00Z</dcterms:created>
  <dcterms:modified xsi:type="dcterms:W3CDTF">2014-06-18T01:13:00Z</dcterms:modified>
</cp:coreProperties>
</file>